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F85" w:rsidRDefault="004C2F85" w:rsidP="004C2F85">
      <w:pPr>
        <w:pStyle w:val="NoSpacing"/>
      </w:pPr>
      <w:r>
        <w:rPr>
          <w:u w:val="single"/>
        </w:rPr>
        <w:t>Richard ALBON</w:t>
      </w:r>
      <w:r>
        <w:t xml:space="preserve">       (fl.1426-7)</w:t>
      </w:r>
    </w:p>
    <w:p w:rsidR="004C2F85" w:rsidRDefault="004C2F85" w:rsidP="004C2F85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Alderman.</w:t>
      </w:r>
      <w:proofErr w:type="gramEnd"/>
    </w:p>
    <w:p w:rsidR="004C2F85" w:rsidRDefault="004C2F85" w:rsidP="004C2F85">
      <w:pPr>
        <w:pStyle w:val="NoSpacing"/>
      </w:pPr>
    </w:p>
    <w:p w:rsidR="004C2F85" w:rsidRDefault="004C2F85" w:rsidP="004C2F85">
      <w:pPr>
        <w:pStyle w:val="NoSpacing"/>
      </w:pPr>
    </w:p>
    <w:p w:rsidR="004C2F85" w:rsidRDefault="004C2F85" w:rsidP="004C2F85">
      <w:pPr>
        <w:pStyle w:val="NoSpacing"/>
      </w:pPr>
      <w:r>
        <w:t xml:space="preserve">         1426-7</w:t>
      </w:r>
      <w:r>
        <w:tab/>
        <w:t xml:space="preserve">His apprentice, Oliver </w:t>
      </w:r>
      <w:proofErr w:type="spellStart"/>
      <w:proofErr w:type="gramStart"/>
      <w:r>
        <w:t>Shirlok</w:t>
      </w:r>
      <w:proofErr w:type="spellEnd"/>
      <w:r>
        <w:t>(</w:t>
      </w:r>
      <w:proofErr w:type="gramEnd"/>
      <w:r>
        <w:t>q.v.), became a Freeman.  (C.F.N. p.123)</w:t>
      </w:r>
    </w:p>
    <w:p w:rsidR="004C2F85" w:rsidRDefault="004C2F85" w:rsidP="004C2F85">
      <w:pPr>
        <w:pStyle w:val="NoSpacing"/>
      </w:pPr>
    </w:p>
    <w:p w:rsidR="004C2F85" w:rsidRDefault="004C2F85" w:rsidP="004C2F85">
      <w:pPr>
        <w:pStyle w:val="NoSpacing"/>
      </w:pPr>
    </w:p>
    <w:p w:rsidR="004C2F85" w:rsidRDefault="004C2F85" w:rsidP="004C2F85">
      <w:pPr>
        <w:pStyle w:val="NoSpacing"/>
      </w:pPr>
      <w:r>
        <w:t>20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F85" w:rsidRDefault="004C2F85" w:rsidP="00920DE3">
      <w:pPr>
        <w:spacing w:after="0" w:line="240" w:lineRule="auto"/>
      </w:pPr>
      <w:r>
        <w:separator/>
      </w:r>
    </w:p>
  </w:endnote>
  <w:endnote w:type="continuationSeparator" w:id="0">
    <w:p w:rsidR="004C2F85" w:rsidRDefault="004C2F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F85" w:rsidRDefault="004C2F85" w:rsidP="00920DE3">
      <w:pPr>
        <w:spacing w:after="0" w:line="240" w:lineRule="auto"/>
      </w:pPr>
      <w:r>
        <w:separator/>
      </w:r>
    </w:p>
  </w:footnote>
  <w:footnote w:type="continuationSeparator" w:id="0">
    <w:p w:rsidR="004C2F85" w:rsidRDefault="004C2F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F85"/>
    <w:rsid w:val="00120749"/>
    <w:rsid w:val="004C2F8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2013-08-26T19:10:00Z</dcterms:created>
  <dcterms:modified xsi:type="dcterms:W3CDTF">2013-08-26T19:11:00Z</dcterms:modified>
</cp:coreProperties>
</file>